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57110CF8" w14:textId="77777777" w:rsidTr="00A64AC3">
        <w:trPr>
          <w:trHeight w:val="556"/>
        </w:trPr>
        <w:tc>
          <w:tcPr>
            <w:tcW w:w="2802" w:type="dxa"/>
          </w:tcPr>
          <w:p w14:paraId="196B5E8D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4716F710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E0496DE" w14:textId="77777777" w:rsidTr="00A64AC3">
        <w:tc>
          <w:tcPr>
            <w:tcW w:w="2802" w:type="dxa"/>
          </w:tcPr>
          <w:p w14:paraId="6D61ABA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5703208D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E7F30" w14:textId="77777777" w:rsidR="008600A6" w:rsidRDefault="008600A6" w:rsidP="00BB5C4F">
      <w:r>
        <w:separator/>
      </w:r>
    </w:p>
  </w:endnote>
  <w:endnote w:type="continuationSeparator" w:id="0">
    <w:p w14:paraId="59190B56" w14:textId="77777777" w:rsidR="008600A6" w:rsidRDefault="008600A6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84B66" w14:textId="77777777" w:rsidR="008600A6" w:rsidRDefault="008600A6" w:rsidP="00BB5C4F">
      <w:r>
        <w:separator/>
      </w:r>
    </w:p>
  </w:footnote>
  <w:footnote w:type="continuationSeparator" w:id="0">
    <w:p w14:paraId="047F7BDE" w14:textId="77777777" w:rsidR="008600A6" w:rsidRDefault="008600A6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A353" w14:textId="610CE2FA" w:rsidR="007C7BCF" w:rsidRPr="00B0445D" w:rsidRDefault="00250392" w:rsidP="007C7BC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>
      <w:rPr>
        <w:rFonts w:asciiTheme="minorHAnsi" w:hAnsiTheme="minorHAnsi" w:cstheme="minorHAnsi"/>
        <w:noProof/>
        <w:color w:val="006A8E"/>
        <w:sz w:val="24"/>
      </w:rPr>
      <w:t>OSNOVNA ŠOLA POLZELA</w:t>
    </w:r>
  </w:p>
  <w:p w14:paraId="12046E90" w14:textId="16E9A210" w:rsidR="007C7BCF" w:rsidRPr="00B0445D" w:rsidRDefault="00250392" w:rsidP="007C7BC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>
      <w:rPr>
        <w:rFonts w:asciiTheme="minorHAnsi" w:hAnsiTheme="minorHAnsi" w:cstheme="minorHAnsi"/>
        <w:noProof/>
        <w:color w:val="006A8E"/>
        <w:sz w:val="24"/>
      </w:rPr>
      <w:t>Šolska ulica 3</w:t>
    </w:r>
  </w:p>
  <w:p w14:paraId="7E04AFC6" w14:textId="466DA374" w:rsidR="00D57953" w:rsidRPr="007C7BCF" w:rsidRDefault="00250392" w:rsidP="007C7BCF">
    <w:pPr>
      <w:pStyle w:val="Header"/>
      <w:jc w:val="center"/>
    </w:pPr>
    <w:r>
      <w:rPr>
        <w:rFonts w:asciiTheme="minorHAnsi" w:hAnsiTheme="minorHAnsi" w:cstheme="minorHAnsi"/>
        <w:noProof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B45F9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89</Words>
  <Characters>515</Characters>
  <Application>Microsoft Office Word</Application>
  <DocSecurity>0</DocSecurity>
  <Lines>30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2021-11-07T10:04:00Z</dcterms:modified>
  <cp:contentStatus/>
</cp:coreProperties>
</file>